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200EA" w:rsidTr="003200EA" w14:paraId="0175F00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0EA" w:rsidRDefault="003200EA" w14:paraId="6673ED3E" w14:textId="7A5EDBB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0EA" w:rsidRDefault="003200EA" w14:paraId="08614FB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200EA" w:rsidRDefault="003200EA" w14:paraId="183C2AC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200EA" w:rsidRDefault="003200EA" w14:paraId="5741BB1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200EA" w:rsidRDefault="003200EA" w14:paraId="0FB3D81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200EA" w:rsidP="003200EA" w:rsidRDefault="003200EA" w14:paraId="2486182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200EA" w:rsidP="003200EA" w:rsidRDefault="003200EA" w14:paraId="475A7C2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200EA" w:rsidP="003200EA" w:rsidRDefault="003200EA" w14:paraId="755A72B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St-2563/2019</w:t>
      </w:r>
    </w:p>
    <w:p w:rsidR="003200EA" w:rsidP="003200EA" w:rsidRDefault="003200EA" w14:paraId="29EEFC91" w14:textId="77777777">
      <w:pPr>
        <w:tabs>
          <w:tab w:val="left" w:pos="709"/>
        </w:tabs>
      </w:pPr>
      <w:r>
        <w:t xml:space="preserve"> </w:t>
      </w:r>
    </w:p>
    <w:p w:rsidR="003200EA" w:rsidP="003200EA" w:rsidRDefault="003200EA" w14:paraId="505C21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200EA" w:rsidP="003200EA" w:rsidRDefault="003200EA" w14:paraId="7986378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200EA" w:rsidP="003200EA" w:rsidRDefault="003200EA" w14:paraId="2D0E26C4" w14:textId="77777777">
      <w:pPr>
        <w:tabs>
          <w:tab w:val="left" w:pos="709"/>
        </w:tabs>
      </w:pPr>
    </w:p>
    <w:p w:rsidR="003200EA" w:rsidP="003200EA" w:rsidRDefault="003200EA" w14:paraId="12F2018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200EA" w:rsidP="003200EA" w:rsidRDefault="003200EA" w14:paraId="69304C3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200EA" w:rsidP="003200EA" w:rsidRDefault="003200EA" w14:paraId="7CE99799" w14:textId="77777777">
      <w:pPr>
        <w:tabs>
          <w:tab w:val="left" w:pos="709"/>
        </w:tabs>
      </w:pPr>
    </w:p>
    <w:p w:rsidR="003200EA" w:rsidP="003200EA" w:rsidRDefault="003200EA" w14:paraId="2869C7D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200EA" w:rsidP="003200EA" w:rsidRDefault="003200EA" w14:paraId="7D233A5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200EA" w:rsidP="003200EA" w:rsidRDefault="003200EA" w14:paraId="4B83371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200EA" w:rsidP="003200EA" w:rsidRDefault="003200EA" w14:paraId="03E61CE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200EA" w:rsidP="003200EA" w:rsidRDefault="003200EA" w14:paraId="2DEF2A00" w14:textId="77777777">
      <w:pPr>
        <w:tabs>
          <w:tab w:val="left" w:pos="709"/>
        </w:tabs>
      </w:pPr>
    </w:p>
    <w:p w:rsidR="003200EA" w:rsidP="003200EA" w:rsidRDefault="003200EA" w14:paraId="4B2B0D4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3200EA" w:rsidP="003200EA" w:rsidRDefault="003200EA" w14:paraId="4DAA31DE" w14:textId="77777777">
      <w:pPr>
        <w:tabs>
          <w:tab w:val="left" w:pos="709"/>
        </w:tabs>
        <w:jc w:val="both"/>
      </w:pPr>
    </w:p>
    <w:p w:rsidR="003200EA" w:rsidP="003200EA" w:rsidRDefault="003200EA" w14:paraId="1547E4E6" w14:textId="77777777">
      <w:pPr>
        <w:tabs>
          <w:tab w:val="left" w:pos="709"/>
        </w:tabs>
      </w:pPr>
      <w:r>
        <w:t xml:space="preserve"> </w:t>
      </w:r>
      <w:r>
        <w:tab/>
        <w:t>17. St-2563/2019</w:t>
      </w:r>
    </w:p>
    <w:p w:rsidR="003200EA" w:rsidP="003200EA" w:rsidRDefault="003200EA" w14:paraId="0224F777" w14:textId="77777777">
      <w:pPr>
        <w:tabs>
          <w:tab w:val="left" w:pos="709"/>
        </w:tabs>
      </w:pPr>
    </w:p>
    <w:p w:rsidR="003200EA" w:rsidP="003200EA" w:rsidRDefault="003200EA" w14:paraId="5F3654A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200EA" w:rsidP="003200EA" w:rsidRDefault="003200EA" w14:paraId="4259EB33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3200EA" w:rsidP="003200EA" w:rsidRDefault="003200EA" w14:paraId="0EA0E949" w14:textId="77777777">
      <w:pPr>
        <w:tabs>
          <w:tab w:val="left" w:pos="709"/>
        </w:tabs>
        <w:ind w:firstLine="708"/>
        <w:jc w:val="both"/>
      </w:pPr>
    </w:p>
    <w:p w:rsidR="003200EA" w:rsidP="003200EA" w:rsidRDefault="003200EA" w14:paraId="4E223C42" w14:textId="77777777">
      <w:pPr>
        <w:tabs>
          <w:tab w:val="left" w:pos="709"/>
        </w:tabs>
        <w:jc w:val="both"/>
      </w:pPr>
      <w:r>
        <w:t xml:space="preserve">protiv </w:t>
      </w:r>
    </w:p>
    <w:p w:rsidR="003200EA" w:rsidP="003200EA" w:rsidRDefault="003200EA" w14:paraId="126E864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200EA" w:rsidP="003200EA" w:rsidRDefault="003200EA" w14:paraId="3522CEAD" w14:textId="77777777">
      <w:pPr>
        <w:tabs>
          <w:tab w:val="left" w:pos="709"/>
        </w:tabs>
        <w:ind w:left="708"/>
        <w:jc w:val="both"/>
      </w:pPr>
      <w:r>
        <w:tab/>
        <w:t xml:space="preserve">STARS j.d.o.o. za proizvodnju i trgovinu, Karlovac, Trg hrvatskih branitelja 4, </w:t>
      </w:r>
    </w:p>
    <w:p w:rsidR="003200EA" w:rsidP="003200EA" w:rsidRDefault="003200EA" w14:paraId="135F9E1D" w14:textId="77777777">
      <w:pPr>
        <w:tabs>
          <w:tab w:val="left" w:pos="709"/>
        </w:tabs>
        <w:ind w:left="708"/>
        <w:jc w:val="both"/>
      </w:pPr>
      <w:r>
        <w:t>OIB: 94549191481</w:t>
      </w:r>
    </w:p>
    <w:p w:rsidR="003200EA" w:rsidP="003200EA" w:rsidRDefault="003200EA" w14:paraId="56417B27" w14:textId="77777777">
      <w:pPr>
        <w:tabs>
          <w:tab w:val="left" w:pos="709"/>
        </w:tabs>
        <w:ind w:left="708"/>
        <w:jc w:val="both"/>
      </w:pPr>
    </w:p>
    <w:p w:rsidR="003200EA" w:rsidP="003200EA" w:rsidRDefault="003200EA" w14:paraId="291E5EF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200EA" w:rsidP="003200EA" w:rsidRDefault="003200EA" w14:paraId="0D2EBEE5" w14:textId="77777777">
      <w:pPr>
        <w:tabs>
          <w:tab w:val="left" w:pos="709"/>
        </w:tabs>
        <w:jc w:val="both"/>
      </w:pPr>
    </w:p>
    <w:p w:rsidR="003200EA" w:rsidP="003200EA" w:rsidRDefault="003200EA" w14:paraId="555E066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200EA" w:rsidP="003200EA" w:rsidRDefault="003200EA" w14:paraId="13283B2B" w14:textId="77777777">
      <w:pPr>
        <w:tabs>
          <w:tab w:val="left" w:pos="709"/>
        </w:tabs>
      </w:pPr>
    </w:p>
    <w:p w:rsidR="003200EA" w:rsidP="003200EA" w:rsidRDefault="003200EA" w14:paraId="0972985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200EA" w:rsidP="003200EA" w:rsidRDefault="003200EA" w14:paraId="0C4C2D63" w14:textId="77777777">
      <w:pPr>
        <w:tabs>
          <w:tab w:val="left" w:pos="709"/>
        </w:tabs>
      </w:pPr>
    </w:p>
    <w:p w:rsidR="003200EA" w:rsidP="003200EA" w:rsidRDefault="003200EA" w14:paraId="6175DD4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200EA" w:rsidP="003200EA" w:rsidRDefault="003200EA" w14:paraId="01B683A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200EA" w:rsidP="003200EA" w:rsidRDefault="003200EA" w14:paraId="51E53A24" w14:textId="77777777">
      <w:pPr>
        <w:tabs>
          <w:tab w:val="left" w:pos="709"/>
        </w:tabs>
      </w:pPr>
    </w:p>
    <w:p w:rsidR="003200EA" w:rsidP="003200EA" w:rsidRDefault="003200EA" w14:paraId="61F451D1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D9C576" w14:textId="00D9C57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00EA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200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00E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00E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00E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00E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200E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00E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200E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0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0E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0E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0E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0E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200E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00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0E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602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St-2563/2019</izvorni_sadrzaj>
    <derivirana_varijabla naziv="DomainObject.Predmet.OznakaBroj_1">St-2563/2019</derivirana_varijabla>
  </DomainObject.Predmet.OznakaBroj>
  <DomainObject.Predmet.OznakaBrojOptuznogAkta>
    <izvorni_sadrzaj>04-06-19-4525</izvorni_sadrzaj>
    <derivirana_varijabla naziv="DomainObject.Predmet.OznakaBrojOptuznogAkta_1">04-06-19-4525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STARS j.d.o.o. za proizvodnju i trgovinu</izvorni_sadrzaj>
    <derivirana_varijabla naziv="DomainObject.Predmet.ProtustrankaFormated_1">  STARS j.d.o.o. za proizvodnju i trgovinu</derivirana_varijabla>
  </DomainObject.Predmet.ProtustrankaFormated>
  <DomainObject.Predmet.ProtustrankaFormatedOIB>
    <izvorni_sadrzaj>  STARS j.d.o.o. za proizvodnju i trgovinu, OIB 94549191481</izvorni_sadrzaj>
    <derivirana_varijabla naziv="DomainObject.Predmet.ProtustrankaFormatedOIB_1">  STARS j.d.o.o. za proizvodnju i trgovinu, OIB 94549191481</derivirana_varijabla>
  </DomainObject.Predmet.ProtustrankaFormatedOIB>
  <DomainObject.Predmet.ProtustrankaFormatedWithAdress>
    <izvorni_sadrzaj> STARS j.d.o.o. za proizvodnju i trgovinu, Trg hrvatskih branitelja 4, 47000 Karlovac</izvorni_sadrzaj>
    <derivirana_varijabla naziv="DomainObject.Predmet.ProtustrankaFormatedWithAdress_1"> STARS j.d.o.o. za proizvodnju i trgovinu, Trg hrvatskih branitelja 4, 47000 Karlovac</derivirana_varijabla>
  </DomainObject.Predmet.ProtustrankaFormatedWithAdress>
  <DomainObject.Predmet.ProtustrankaFormatedWithAdressOIB>
    <izvorni_sadrzaj> STARS j.d.o.o. za proizvodnju i trgovinu, OIB 94549191481, Trg hrvatskih branitelja 4, 47000 Karlovac</izvorni_sadrzaj>
    <derivirana_varijabla naziv="DomainObject.Predmet.ProtustrankaFormatedWithAdressOIB_1"> STARS j.d.o.o. za proizvodnju i trgovinu, OIB 94549191481, Trg hrvatskih branitelja 4, 47000 Karlovac</derivirana_varijabla>
  </DomainObject.Predmet.ProtustrankaFormatedWithAdressOIB>
  <DomainObject.Predmet.ProtustrankaWithAdress>
    <izvorni_sadrzaj>STARS j.d.o.o. za proizvodnju i trgovinu Trg hrvatskih branitelja 4, 47000 Karlovac</izvorni_sadrzaj>
    <derivirana_varijabla naziv="DomainObject.Predmet.ProtustrankaWithAdress_1">STARS j.d.o.o. za proizvodnju i trgovinu Trg hrvatskih branitelja 4, 47000 Karlovac</derivirana_varijabla>
  </DomainObject.Predmet.ProtustrankaWithAdress>
  <DomainObject.Predmet.ProtustrankaWithAdressOIB>
    <izvorni_sadrzaj>STARS j.d.o.o. za proizvodnju i trgovinu, OIB 94549191481, Trg hrvatskih branitelja 4, 47000 Karlovac</izvorni_sadrzaj>
    <derivirana_varijabla naziv="DomainObject.Predmet.ProtustrankaWithAdressOIB_1">STARS j.d.o.o. za proizvodnju i trgovinu, OIB 94549191481, Trg hrvatskih branitelja 4, 47000 Karlovac</derivirana_varijabla>
  </DomainObject.Predmet.ProtustrankaWithAdressOIB>
  <DomainObject.Predmet.ProtustrankaNazivFormated>
    <izvorni_sadrzaj>STARS j.d.o.o. za proizvodnju i trgovinu</izvorni_sadrzaj>
    <derivirana_varijabla naziv="DomainObject.Predmet.ProtustrankaNazivFormated_1">STARS j.d.o.o. za proizvodnju i trgovinu</derivirana_varijabla>
  </DomainObject.Predmet.ProtustrankaNazivFormated>
  <DomainObject.Predmet.ProtustrankaNazivFormatedOIB>
    <izvorni_sadrzaj>STARS j.d.o.o. za proizvodnju i trgovinu, OIB 94549191481</izvorni_sadrzaj>
    <derivirana_varijabla naziv="DomainObject.Predmet.ProtustrankaNazivFormatedOIB_1">STARS j.d.o.o. za proizvodnju i trgovinu, OIB 94549191481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STARS j.d.o.o. za proizvodnju i trgovinu</item>
    </izvorni_sadrzaj>
    <derivirana_varijabla naziv="DomainObject.Predmet.ProtuStrankaListFormated_1">
      <item>STARS j.d.o.o. za proizvodnju i trgovinu</item>
    </derivirana_varijabla>
  </DomainObject.Predmet.ProtuStrankaListFormated>
  <DomainObject.Predmet.ProtuStrankaListFormatedOIB>
    <izvorni_sadrzaj>
      <item>STARS j.d.o.o. za proizvodnju i trgovinu, OIB 94549191481</item>
    </izvorni_sadrzaj>
    <derivirana_varijabla naziv="DomainObject.Predmet.ProtuStrankaListFormatedOIB_1">
      <item>STARS j.d.o.o. za proizvodnju i trgovinu, OIB 94549191481</item>
    </derivirana_varijabla>
  </DomainObject.Predmet.ProtuStrankaListFormatedOIB>
  <DomainObject.Predmet.ProtuStrankaListFormatedWithAdress>
    <izvorni_sadrzaj>
      <item>STARS j.d.o.o. za proizvodnju i trgovinu, Trg hrvatskih branitelja 4, 47000 Karlovac</item>
    </izvorni_sadrzaj>
    <derivirana_varijabla naziv="DomainObject.Predmet.ProtuStrankaListFormatedWithAdress_1">
      <item>STARS j.d.o.o. za proizvodnju i trgovinu, Trg hrvatskih branitelja 4, 47000 Karlovac</item>
    </derivirana_varijabla>
  </DomainObject.Predmet.ProtuStrankaListFormatedWithAdress>
  <DomainObject.Predmet.ProtuStrankaListFormatedWithAdressOIB>
    <izvorni_sadrzaj>
      <item>STARS j.d.o.o. za proizvodnju i trgovinu, OIB 94549191481, Trg hrvatskih branitelja 4, 47000 Karlovac</item>
    </izvorni_sadrzaj>
    <derivirana_varijabla naziv="DomainObject.Predmet.ProtuStrankaListFormatedWithAdressOIB_1">
      <item>STARS j.d.o.o. za proizvodnju i trgovinu, OIB 94549191481, Trg hrvatskih branitelja 4, 47000 Karlovac</item>
    </derivirana_varijabla>
  </DomainObject.Predmet.ProtuStrankaListFormatedWithAdressOIB>
  <DomainObject.Predmet.ProtuStrankaListNazivFormated>
    <izvorni_sadrzaj>
      <item>STARS j.d.o.o. za proizvodnju i trgovinu</item>
    </izvorni_sadrzaj>
    <derivirana_varijabla naziv="DomainObject.Predmet.ProtuStrankaListNazivFormated_1">
      <item>STARS j.d.o.o. za proizvodnju i trgovinu</item>
    </derivirana_varijabla>
  </DomainObject.Predmet.ProtuStrankaListNazivFormated>
  <DomainObject.Predmet.ProtuStrankaListNazivFormatedOIB>
    <izvorni_sadrzaj>
      <item>STARS j.d.o.o. za proizvodnju i trgovinu, OIB 94549191481</item>
    </izvorni_sadrzaj>
    <derivirana_varijabla naziv="DomainObject.Predmet.ProtuStrankaListNazivFormatedOIB_1">
      <item>STARS j.d.o.o. za proizvodnju i trgovinu, OIB 94549191481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STARS j.d.o.o. za proizvodnju i trgovinu</izvorni_sadrzaj>
    <derivirana_varijabla naziv="DomainObject.Predmet.ProtustrankaIDrugi_1">STARS j.d.o.o. za proizvodnju i trgovinu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STARS j.d.o.o. za proizvodnju i trgovinu, OIB 94549191481, Trg hrvatskih branitelja 4, 47000 Karlovac</izvorni_sadrzaj>
    <derivirana_varijabla naziv="DomainObject.Predmet.ProtustrankaIDrugiAdressOIB_1">STARS j.d.o.o. za proizvodnju i trgovinu, OIB 94549191481, Trg hrvatskih branitelja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STARS j.d.o.o. za proizvodnju i trgovinu</item>
      <item>Financijska agencija</item>
    </izvorni_sadrzaj>
    <derivirana_varijabla naziv="DomainObject.Predmet.SudioniciListNaziv_1">
      <item>STARS j.d.o.o. za proizvodnju i trgovinu</item>
      <item>Financijska agencija</item>
    </derivirana_varijabla>
  </DomainObject.Predmet.SudioniciListNaziv>
  <DomainObject.Predmet.SudioniciListAdressOIB>
    <izvorni_sadrzaj>
      <item>STARS j.d.o.o. za proizvodnju i trgovinu, OIB 94549191481, Trg hrvatskih branitelja 4,47000 Karlovac</item>
      <item>Financijska agencija, OIB 85821130368, UL.PAVLA VITEZOVIĆA 1,47000 Karlovac</item>
    </izvorni_sadrzaj>
    <derivirana_varijabla naziv="DomainObject.Predmet.SudioniciListAdressOIB_1">
      <item>STARS j.d.o.o. za proizvodnju i trgovinu, OIB 94549191481, Trg hrvatskih branitelja 4,47000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94549191481</item>
      <item>, OIB 85821130368</item>
    </izvorni_sadrzaj>
    <derivirana_varijabla naziv="DomainObject.Predmet.SudioniciListNazivOIB_1">
      <item>, OIB 94549191481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